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76C" w:rsidRPr="00C20C6A" w:rsidRDefault="0039176C" w:rsidP="00BD0861">
      <w:pPr>
        <w:jc w:val="center"/>
      </w:pPr>
      <w:r w:rsidRPr="00C20C6A">
        <w:t>СВЕДЕНИЯ</w:t>
      </w:r>
    </w:p>
    <w:p w:rsidR="0039176C" w:rsidRPr="00F52C5D" w:rsidRDefault="0039176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39176C" w:rsidRPr="00F52C5D" w:rsidRDefault="0039176C" w:rsidP="00BD0861">
      <w:pPr>
        <w:jc w:val="center"/>
      </w:pPr>
      <w:r>
        <w:rPr>
          <w:u w:val="single"/>
        </w:rPr>
        <w:t>Маркова Николая Николаевича,</w:t>
      </w:r>
    </w:p>
    <w:p w:rsidR="0039176C" w:rsidRPr="00F52C5D" w:rsidRDefault="0039176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39176C" w:rsidRDefault="0039176C" w:rsidP="00C20C6A">
      <w:pPr>
        <w:jc w:val="center"/>
      </w:pPr>
      <w:r w:rsidRPr="00F52C5D">
        <w:t xml:space="preserve">замещающего </w:t>
      </w:r>
      <w:r>
        <w:t>муниципальную должность, должность муниципальной службы, руководителя муниципального учреждения  муниципального образования Новопокровский район</w:t>
      </w:r>
      <w:r w:rsidRPr="00F52C5D">
        <w:t>,</w:t>
      </w:r>
      <w:r>
        <w:t xml:space="preserve"> </w:t>
      </w:r>
      <w:r w:rsidRPr="00F52C5D">
        <w:t>его супруга (супруги) и несовершеннолетних</w:t>
      </w:r>
    </w:p>
    <w:p w:rsidR="0039176C" w:rsidRPr="00F52C5D" w:rsidRDefault="0039176C" w:rsidP="00C20C6A">
      <w:pPr>
        <w:jc w:val="center"/>
      </w:pPr>
      <w:r w:rsidRPr="00F52C5D">
        <w:t xml:space="preserve"> детей</w:t>
      </w:r>
    </w:p>
    <w:p w:rsidR="0039176C" w:rsidRDefault="0039176C" w:rsidP="00132C43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</w:p>
    <w:p w:rsidR="0039176C" w:rsidRDefault="0039176C" w:rsidP="00132C43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муниципального </w:t>
      </w:r>
    </w:p>
    <w:p w:rsidR="0039176C" w:rsidRPr="00132C43" w:rsidRDefault="0039176C" w:rsidP="00C20C6A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образования Новопокровский район</w:t>
      </w:r>
    </w:p>
    <w:p w:rsidR="0039176C" w:rsidRDefault="0039176C" w:rsidP="00BD0861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39176C">
        <w:tc>
          <w:tcPr>
            <w:tcW w:w="3369" w:type="dxa"/>
          </w:tcPr>
          <w:p w:rsidR="0039176C" w:rsidRPr="006F1B5C" w:rsidRDefault="0039176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недвижимого имущества, принадлежащих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39176C" w:rsidRPr="006F1B5C" w:rsidRDefault="0039176C" w:rsidP="00BD0861">
            <w:pPr>
              <w:rPr>
                <w:sz w:val="24"/>
                <w:szCs w:val="24"/>
              </w:rPr>
            </w:pPr>
          </w:p>
          <w:p w:rsidR="0039176C" w:rsidRPr="00C20C6A" w:rsidRDefault="0039176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39176C" w:rsidRPr="00C20C6A" w:rsidRDefault="0039176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39176C" w:rsidRPr="00C20C6A" w:rsidRDefault="0039176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39176C" w:rsidRPr="00C20C6A" w:rsidRDefault="0039176C" w:rsidP="00BD0861">
            <w:pPr>
              <w:rPr>
                <w:sz w:val="24"/>
                <w:szCs w:val="24"/>
              </w:rPr>
            </w:pPr>
          </w:p>
          <w:p w:rsidR="0039176C" w:rsidRPr="006F1B5C" w:rsidRDefault="0039176C" w:rsidP="00BD0861">
            <w:pPr>
              <w:rPr>
                <w:sz w:val="24"/>
                <w:szCs w:val="24"/>
              </w:rPr>
            </w:pPr>
          </w:p>
          <w:p w:rsidR="0039176C" w:rsidRDefault="0039176C" w:rsidP="00BD0861">
            <w:pPr>
              <w:jc w:val="center"/>
            </w:pPr>
          </w:p>
        </w:tc>
        <w:tc>
          <w:tcPr>
            <w:tcW w:w="3118" w:type="dxa"/>
          </w:tcPr>
          <w:p w:rsidR="0039176C" w:rsidRPr="006F1B5C" w:rsidRDefault="0039176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39176C" w:rsidRPr="006F1B5C" w:rsidRDefault="0039176C" w:rsidP="002A7952">
            <w:pPr>
              <w:jc w:val="center"/>
              <w:rPr>
                <w:sz w:val="24"/>
                <w:szCs w:val="24"/>
              </w:rPr>
            </w:pPr>
          </w:p>
          <w:p w:rsidR="0039176C" w:rsidRPr="006F1B5C" w:rsidRDefault="0039176C" w:rsidP="002A7952">
            <w:pPr>
              <w:jc w:val="center"/>
              <w:rPr>
                <w:sz w:val="24"/>
                <w:szCs w:val="24"/>
              </w:rPr>
            </w:pPr>
          </w:p>
          <w:p w:rsidR="0039176C" w:rsidRPr="00C20C6A" w:rsidRDefault="0039176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39176C" w:rsidRPr="006F1B5C" w:rsidRDefault="0039176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государственн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39176C" w:rsidRPr="006F1B5C" w:rsidRDefault="0039176C" w:rsidP="002A7952">
            <w:pPr>
              <w:jc w:val="center"/>
              <w:rPr>
                <w:sz w:val="24"/>
                <w:szCs w:val="24"/>
              </w:rPr>
            </w:pPr>
          </w:p>
          <w:p w:rsidR="0039176C" w:rsidRDefault="0039176C" w:rsidP="002A7952">
            <w:pPr>
              <w:jc w:val="center"/>
              <w:rPr>
                <w:sz w:val="24"/>
                <w:szCs w:val="24"/>
              </w:rPr>
            </w:pPr>
          </w:p>
          <w:p w:rsidR="0039176C" w:rsidRDefault="0039176C" w:rsidP="002A7952">
            <w:pPr>
              <w:jc w:val="center"/>
              <w:rPr>
                <w:sz w:val="24"/>
                <w:szCs w:val="24"/>
              </w:rPr>
            </w:pPr>
          </w:p>
          <w:p w:rsidR="0039176C" w:rsidRDefault="0039176C" w:rsidP="002A7952">
            <w:pPr>
              <w:jc w:val="center"/>
              <w:rPr>
                <w:sz w:val="24"/>
                <w:szCs w:val="24"/>
              </w:rPr>
            </w:pPr>
          </w:p>
          <w:p w:rsidR="0039176C" w:rsidRPr="00C20C6A" w:rsidRDefault="0039176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39176C">
        <w:tc>
          <w:tcPr>
            <w:tcW w:w="3369" w:type="dxa"/>
          </w:tcPr>
          <w:p w:rsidR="0039176C" w:rsidRDefault="0039176C" w:rsidP="00C37771">
            <w:pPr>
              <w:jc w:val="center"/>
            </w:pPr>
            <w:r>
              <w:t>1)земельный участок для веления ЛПХ, 1500кв.м., РФ.</w:t>
            </w:r>
          </w:p>
          <w:p w:rsidR="0039176C" w:rsidRDefault="0039176C" w:rsidP="00C37771">
            <w:pPr>
              <w:jc w:val="center"/>
            </w:pPr>
            <w:r>
              <w:t>2) жилой дом, 63,9кв.м., РФ</w:t>
            </w:r>
          </w:p>
          <w:p w:rsidR="0039176C" w:rsidRDefault="0039176C" w:rsidP="00C37771">
            <w:pPr>
              <w:jc w:val="center"/>
            </w:pPr>
            <w:r>
              <w:t>3) квартира, 42.7кв.м., РФ</w:t>
            </w:r>
          </w:p>
        </w:tc>
        <w:tc>
          <w:tcPr>
            <w:tcW w:w="3118" w:type="dxa"/>
          </w:tcPr>
          <w:p w:rsidR="0039176C" w:rsidRDefault="0039176C" w:rsidP="0067239B"/>
          <w:p w:rsidR="0039176C" w:rsidRPr="00EF3E27" w:rsidRDefault="0039176C" w:rsidP="0067239B">
            <w:r>
              <w:t xml:space="preserve">1) легковой автомобиль </w:t>
            </w:r>
            <w:r w:rsidRPr="00EF3E27">
              <w:t>Mazda Familia, 2001г.</w:t>
            </w:r>
          </w:p>
          <w:p w:rsidR="0039176C" w:rsidRDefault="0039176C" w:rsidP="004A45AE">
            <w:pPr>
              <w:jc w:val="center"/>
            </w:pPr>
            <w:r>
              <w:t xml:space="preserve">2) легковой автомобиль </w:t>
            </w:r>
            <w:r w:rsidRPr="00EF3E27">
              <w:t>ВАЗ 2121 Нива, 2011г</w:t>
            </w:r>
          </w:p>
          <w:p w:rsidR="0039176C" w:rsidRDefault="0039176C" w:rsidP="004A45AE">
            <w:pPr>
              <w:jc w:val="center"/>
            </w:pPr>
            <w:r>
              <w:t xml:space="preserve">3) легковой автомобиль </w:t>
            </w:r>
            <w:r w:rsidRPr="00EF3E27">
              <w:t xml:space="preserve">ВАЗ </w:t>
            </w:r>
            <w:r>
              <w:t>Ларгус</w:t>
            </w:r>
            <w:r w:rsidRPr="00EF3E27">
              <w:t>, 201</w:t>
            </w:r>
            <w:r>
              <w:t>3</w:t>
            </w:r>
            <w:r w:rsidRPr="00EF3E27">
              <w:t>г</w:t>
            </w:r>
          </w:p>
        </w:tc>
        <w:tc>
          <w:tcPr>
            <w:tcW w:w="3083" w:type="dxa"/>
          </w:tcPr>
          <w:p w:rsidR="0039176C" w:rsidRDefault="0039176C" w:rsidP="004A45AE">
            <w:pPr>
              <w:jc w:val="center"/>
            </w:pPr>
          </w:p>
          <w:p w:rsidR="0039176C" w:rsidRDefault="0039176C" w:rsidP="004A45AE">
            <w:pPr>
              <w:jc w:val="center"/>
            </w:pPr>
          </w:p>
          <w:p w:rsidR="0039176C" w:rsidRDefault="0039176C" w:rsidP="004A45AE">
            <w:pPr>
              <w:jc w:val="center"/>
            </w:pPr>
            <w:r>
              <w:t>914533,09</w:t>
            </w:r>
          </w:p>
        </w:tc>
      </w:tr>
      <w:tr w:rsidR="0039176C">
        <w:tc>
          <w:tcPr>
            <w:tcW w:w="9570" w:type="dxa"/>
            <w:gridSpan w:val="3"/>
          </w:tcPr>
          <w:p w:rsidR="0039176C" w:rsidRDefault="0039176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r>
              <w:rPr>
                <w:sz w:val="24"/>
                <w:szCs w:val="24"/>
              </w:rPr>
              <w:t xml:space="preserve"> - </w:t>
            </w:r>
          </w:p>
          <w:p w:rsidR="0039176C" w:rsidRPr="00195524" w:rsidRDefault="0039176C" w:rsidP="004A45AE">
            <w:pPr>
              <w:jc w:val="center"/>
              <w:rPr>
                <w:sz w:val="24"/>
                <w:szCs w:val="24"/>
              </w:rPr>
            </w:pPr>
            <w:r w:rsidRPr="00195524">
              <w:rPr>
                <w:sz w:val="24"/>
                <w:szCs w:val="24"/>
              </w:rPr>
              <w:t xml:space="preserve">собственные средства и помощь родителей </w:t>
            </w:r>
          </w:p>
        </w:tc>
      </w:tr>
    </w:tbl>
    <w:p w:rsidR="0039176C" w:rsidRDefault="0039176C" w:rsidP="00BD0861"/>
    <w:sectPr w:rsidR="0039176C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76C" w:rsidRDefault="0039176C" w:rsidP="00A91B16">
      <w:r>
        <w:separator/>
      </w:r>
    </w:p>
  </w:endnote>
  <w:endnote w:type="continuationSeparator" w:id="1">
    <w:p w:rsidR="0039176C" w:rsidRDefault="0039176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76C" w:rsidRDefault="0039176C" w:rsidP="00A91B16">
      <w:r>
        <w:separator/>
      </w:r>
    </w:p>
  </w:footnote>
  <w:footnote w:type="continuationSeparator" w:id="1">
    <w:p w:rsidR="0039176C" w:rsidRDefault="0039176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12110A"/>
    <w:rsid w:val="00127794"/>
    <w:rsid w:val="00132C43"/>
    <w:rsid w:val="00195524"/>
    <w:rsid w:val="001B5627"/>
    <w:rsid w:val="00297BDC"/>
    <w:rsid w:val="002A7952"/>
    <w:rsid w:val="0039176C"/>
    <w:rsid w:val="00392E65"/>
    <w:rsid w:val="003D211A"/>
    <w:rsid w:val="00471676"/>
    <w:rsid w:val="00475DBD"/>
    <w:rsid w:val="004A45AE"/>
    <w:rsid w:val="00520403"/>
    <w:rsid w:val="00573DAC"/>
    <w:rsid w:val="00664E52"/>
    <w:rsid w:val="0067239B"/>
    <w:rsid w:val="006865D9"/>
    <w:rsid w:val="006F1B5C"/>
    <w:rsid w:val="007C7A11"/>
    <w:rsid w:val="0082734A"/>
    <w:rsid w:val="008633C2"/>
    <w:rsid w:val="009A6BB1"/>
    <w:rsid w:val="00A91B16"/>
    <w:rsid w:val="00B64810"/>
    <w:rsid w:val="00BA20DF"/>
    <w:rsid w:val="00BC74C8"/>
    <w:rsid w:val="00BC7BF3"/>
    <w:rsid w:val="00BD0861"/>
    <w:rsid w:val="00C019C5"/>
    <w:rsid w:val="00C20C6A"/>
    <w:rsid w:val="00C37771"/>
    <w:rsid w:val="00C47E6A"/>
    <w:rsid w:val="00C616AD"/>
    <w:rsid w:val="00CC2CA4"/>
    <w:rsid w:val="00E832D9"/>
    <w:rsid w:val="00EA5E00"/>
    <w:rsid w:val="00EC20A3"/>
    <w:rsid w:val="00EF3E27"/>
    <w:rsid w:val="00F10623"/>
    <w:rsid w:val="00F33FD6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61"/>
    <w:pPr>
      <w:jc w:val="both"/>
    </w:pPr>
    <w:rPr>
      <w:rFonts w:eastAsia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Header">
    <w:name w:val="header"/>
    <w:basedOn w:val="Normal"/>
    <w:link w:val="Head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91B16"/>
  </w:style>
  <w:style w:type="paragraph" w:styleId="Footer">
    <w:name w:val="footer"/>
    <w:basedOn w:val="Normal"/>
    <w:link w:val="Foot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1B16"/>
  </w:style>
  <w:style w:type="paragraph" w:styleId="BalloonText">
    <w:name w:val="Balloon Text"/>
    <w:basedOn w:val="Normal"/>
    <w:link w:val="BalloonTextChar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344</Words>
  <Characters>1965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dc:description/>
  <cp:lastModifiedBy>Markov</cp:lastModifiedBy>
  <cp:revision>3</cp:revision>
  <cp:lastPrinted>2016-04-07T11:06:00Z</cp:lastPrinted>
  <dcterms:created xsi:type="dcterms:W3CDTF">2016-04-07T11:02:00Z</dcterms:created>
  <dcterms:modified xsi:type="dcterms:W3CDTF">2016-04-07T11:07:00Z</dcterms:modified>
</cp:coreProperties>
</file>